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1D91B" w14:textId="60A8ADF5" w:rsidR="00BA00AB" w:rsidRDefault="007560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TODD</w:t>
      </w:r>
      <w:r>
        <w:rPr>
          <w:rFonts w:cs="Times New Roman"/>
          <w:szCs w:val="24"/>
        </w:rPr>
        <w:t xml:space="preserve">       (d.1452)</w:t>
      </w:r>
    </w:p>
    <w:p w14:paraId="5860C200" w14:textId="54D82ECF" w:rsidR="007560F7" w:rsidRDefault="007560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Micklegate, York.</w:t>
      </w:r>
    </w:p>
    <w:p w14:paraId="07F284FD" w14:textId="77777777" w:rsidR="007560F7" w:rsidRDefault="007560F7" w:rsidP="009139A6">
      <w:pPr>
        <w:pStyle w:val="NoSpacing"/>
        <w:rPr>
          <w:rFonts w:cs="Times New Roman"/>
          <w:szCs w:val="24"/>
        </w:rPr>
      </w:pPr>
    </w:p>
    <w:p w14:paraId="443A39AE" w14:textId="77777777" w:rsidR="007560F7" w:rsidRDefault="007560F7" w:rsidP="009139A6">
      <w:pPr>
        <w:pStyle w:val="NoSpacing"/>
        <w:rPr>
          <w:rFonts w:cs="Times New Roman"/>
          <w:szCs w:val="24"/>
        </w:rPr>
      </w:pPr>
    </w:p>
    <w:p w14:paraId="396A65AC" w14:textId="5FE9E912" w:rsidR="007560F7" w:rsidRDefault="007560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Jan.1452</w:t>
      </w:r>
      <w:r>
        <w:rPr>
          <w:rFonts w:cs="Times New Roman"/>
          <w:szCs w:val="24"/>
        </w:rPr>
        <w:tab/>
        <w:t>Administration of his lands and possessions was granted.   (W.Y.R. p.170)</w:t>
      </w:r>
    </w:p>
    <w:p w14:paraId="1597E384" w14:textId="77777777" w:rsidR="007560F7" w:rsidRDefault="007560F7" w:rsidP="009139A6">
      <w:pPr>
        <w:pStyle w:val="NoSpacing"/>
        <w:rPr>
          <w:rFonts w:cs="Times New Roman"/>
          <w:szCs w:val="24"/>
        </w:rPr>
      </w:pPr>
    </w:p>
    <w:p w14:paraId="3DF2A164" w14:textId="77777777" w:rsidR="007560F7" w:rsidRDefault="007560F7" w:rsidP="009139A6">
      <w:pPr>
        <w:pStyle w:val="NoSpacing"/>
        <w:rPr>
          <w:rFonts w:cs="Times New Roman"/>
          <w:szCs w:val="24"/>
        </w:rPr>
      </w:pPr>
    </w:p>
    <w:p w14:paraId="76888A5D" w14:textId="36106D85" w:rsidR="007560F7" w:rsidRPr="007560F7" w:rsidRDefault="007560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7560F7" w:rsidRPr="007560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073D8" w14:textId="77777777" w:rsidR="007560F7" w:rsidRDefault="007560F7" w:rsidP="009139A6">
      <w:r>
        <w:separator/>
      </w:r>
    </w:p>
  </w:endnote>
  <w:endnote w:type="continuationSeparator" w:id="0">
    <w:p w14:paraId="4878C082" w14:textId="77777777" w:rsidR="007560F7" w:rsidRDefault="007560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B3D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FE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DA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B0F3D" w14:textId="77777777" w:rsidR="007560F7" w:rsidRDefault="007560F7" w:rsidP="009139A6">
      <w:r>
        <w:separator/>
      </w:r>
    </w:p>
  </w:footnote>
  <w:footnote w:type="continuationSeparator" w:id="0">
    <w:p w14:paraId="233DDC9B" w14:textId="77777777" w:rsidR="007560F7" w:rsidRDefault="007560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41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E49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55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0F7"/>
    <w:rsid w:val="000666E0"/>
    <w:rsid w:val="002510B7"/>
    <w:rsid w:val="005C130B"/>
    <w:rsid w:val="007560F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53DEE"/>
  <w15:chartTrackingRefBased/>
  <w15:docId w15:val="{0D82865A-07D7-49D0-8EB7-B0BF64B6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2024-02-21T17:55:00Z</dcterms:created>
  <dcterms:modified xsi:type="dcterms:W3CDTF">2024-02-21T17:58:00Z</dcterms:modified>
</cp:coreProperties>
</file>